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1E2F6" w14:textId="77777777" w:rsidR="00CE728E" w:rsidRDefault="00CE728E" w:rsidP="00CE7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fl.1435)</w:t>
      </w:r>
    </w:p>
    <w:p w14:paraId="1D7CECEF" w14:textId="77777777" w:rsidR="00CE728E" w:rsidRDefault="00CE728E" w:rsidP="00CE7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Great Crosby, Lancashire.</w:t>
      </w:r>
    </w:p>
    <w:p w14:paraId="5C9A4013" w14:textId="77777777" w:rsidR="00CE728E" w:rsidRDefault="00CE728E" w:rsidP="00CE7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98FC09" w14:textId="77777777" w:rsidR="00CE728E" w:rsidRDefault="00CE728E" w:rsidP="00CE7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09A4A9" w14:textId="77777777" w:rsidR="00CE728E" w:rsidRDefault="00CE728E" w:rsidP="00CE7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Jul.</w:t>
      </w:r>
      <w:r>
        <w:rPr>
          <w:rFonts w:ascii="Times New Roman" w:hAnsi="Times New Roman" w:cs="Times New Roman"/>
          <w:sz w:val="24"/>
          <w:szCs w:val="24"/>
        </w:rPr>
        <w:tab/>
        <w:t>1435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properties in Great Crosby to Robert Blundell,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Aldford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8FEB47F" w14:textId="77777777" w:rsidR="00CE728E" w:rsidRDefault="00CE728E" w:rsidP="00CE7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Cheshire(q.v.).   (T.N.A.  ref. DDM 24/13)</w:t>
      </w:r>
    </w:p>
    <w:p w14:paraId="1E5F4275" w14:textId="77777777" w:rsidR="00CE728E" w:rsidRDefault="00CE728E" w:rsidP="00CE7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853F92" w14:textId="77777777" w:rsidR="00CE728E" w:rsidRDefault="00CE728E" w:rsidP="00CE72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E49F4D" w14:textId="77777777" w:rsidR="00CE728E" w:rsidRDefault="00CE728E" w:rsidP="00CE72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0D0326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A08E2" w14:textId="77777777" w:rsidR="00CE728E" w:rsidRDefault="00CE728E" w:rsidP="009139A6">
      <w:r>
        <w:separator/>
      </w:r>
    </w:p>
  </w:endnote>
  <w:endnote w:type="continuationSeparator" w:id="0">
    <w:p w14:paraId="45DBEE49" w14:textId="77777777" w:rsidR="00CE728E" w:rsidRDefault="00CE72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16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532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E0E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4CEC" w14:textId="77777777" w:rsidR="00CE728E" w:rsidRDefault="00CE728E" w:rsidP="009139A6">
      <w:r>
        <w:separator/>
      </w:r>
    </w:p>
  </w:footnote>
  <w:footnote w:type="continuationSeparator" w:id="0">
    <w:p w14:paraId="4EE1324F" w14:textId="77777777" w:rsidR="00CE728E" w:rsidRDefault="00CE72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6A7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B4C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296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28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728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42228"/>
  <w15:chartTrackingRefBased/>
  <w15:docId w15:val="{BC6DE99E-7AB4-4579-B77D-C0FA9556D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2022-02-26T17:22:00Z</dcterms:created>
  <dcterms:modified xsi:type="dcterms:W3CDTF">2022-02-26T17:23:00Z</dcterms:modified>
</cp:coreProperties>
</file>